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743" w:rsidRPr="00417853" w:rsidRDefault="00E86743" w:rsidP="00A12D27">
      <w:pPr>
        <w:tabs>
          <w:tab w:val="center" w:pos="7371"/>
        </w:tabs>
        <w:jc w:val="center"/>
        <w:rPr>
          <w:b/>
          <w:sz w:val="32"/>
          <w:szCs w:val="28"/>
        </w:rPr>
      </w:pPr>
      <w:r w:rsidRPr="00417853">
        <w:rPr>
          <w:b/>
          <w:sz w:val="32"/>
          <w:szCs w:val="28"/>
        </w:rPr>
        <w:t xml:space="preserve">VERBALE DEL CONSIGLIO DI CLASSE </w:t>
      </w:r>
      <w:r>
        <w:rPr>
          <w:b/>
          <w:sz w:val="32"/>
          <w:szCs w:val="28"/>
        </w:rPr>
        <w:t xml:space="preserve">Allargato </w:t>
      </w:r>
      <w:r w:rsidRPr="00417853">
        <w:rPr>
          <w:b/>
          <w:sz w:val="32"/>
          <w:szCs w:val="28"/>
        </w:rPr>
        <w:t>N. _____</w:t>
      </w:r>
    </w:p>
    <w:p w:rsidR="00E86743" w:rsidRDefault="00E86743" w:rsidP="00A12D27">
      <w:pPr>
        <w:ind w:left="570" w:right="367"/>
      </w:pPr>
    </w:p>
    <w:p w:rsidR="00E86743" w:rsidRDefault="00E86743" w:rsidP="00A12D27">
      <w:pPr>
        <w:ind w:left="570" w:right="367"/>
      </w:pPr>
    </w:p>
    <w:p w:rsidR="00E86743" w:rsidRDefault="00E86743" w:rsidP="00A12D27">
      <w:pPr>
        <w:ind w:left="570" w:right="367"/>
      </w:pPr>
      <w:r w:rsidRPr="000269C4">
        <w:t xml:space="preserve">Il giorno _____ del mese di maggio </w:t>
      </w:r>
      <w:r>
        <w:t>2019</w:t>
      </w:r>
      <w:r w:rsidRPr="000269C4">
        <w:t xml:space="preserve"> </w:t>
      </w:r>
      <w:r>
        <w:t xml:space="preserve"> alle ore ____ nei Locali ………………………. </w:t>
      </w:r>
      <w:r w:rsidRPr="000269C4">
        <w:t xml:space="preserve"> si riunisce il Consiglio di Classe della classe _________ sez. ______ corso _______</w:t>
      </w:r>
    </w:p>
    <w:p w:rsidR="00E86743" w:rsidRPr="000269C4" w:rsidRDefault="00E86743" w:rsidP="00A12D27">
      <w:pPr>
        <w:ind w:left="570" w:right="367"/>
      </w:pPr>
    </w:p>
    <w:p w:rsidR="00E86743" w:rsidRDefault="00E86743" w:rsidP="00A12D27">
      <w:pPr>
        <w:ind w:left="570" w:right="367"/>
      </w:pPr>
      <w:r>
        <w:t>Presiede la riunione il dirigente scolastico  Profssa Isabella Balducci o il/ la/ coordinatrice/ore____</w:t>
      </w:r>
    </w:p>
    <w:p w:rsidR="00E86743" w:rsidRDefault="00E86743" w:rsidP="00A12D27">
      <w:pPr>
        <w:ind w:left="570" w:right="367"/>
      </w:pPr>
      <w:r>
        <w:t>Funge da segretario la/il/ coordinatrice/ore Prof. _______________________________</w:t>
      </w:r>
    </w:p>
    <w:p w:rsidR="00E86743" w:rsidRDefault="00E86743" w:rsidP="00A12D27">
      <w:pPr>
        <w:ind w:left="570" w:right="367"/>
      </w:pPr>
    </w:p>
    <w:p w:rsidR="00E86743" w:rsidRPr="000269C4" w:rsidRDefault="00E86743" w:rsidP="00A12D27">
      <w:pPr>
        <w:ind w:left="570" w:right="367"/>
        <w:rPr>
          <w:i/>
        </w:rPr>
      </w:pPr>
      <w:r w:rsidRPr="000269C4">
        <w:rPr>
          <w:i/>
        </w:rPr>
        <w:t>Sono Presenti i proff.</w:t>
      </w:r>
    </w:p>
    <w:tbl>
      <w:tblPr>
        <w:tblW w:w="0" w:type="auto"/>
        <w:jc w:val="center"/>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61"/>
        <w:gridCol w:w="4560"/>
      </w:tblGrid>
      <w:tr w:rsidR="00E86743">
        <w:trPr>
          <w:jc w:val="center"/>
        </w:trPr>
        <w:tc>
          <w:tcPr>
            <w:tcW w:w="4161" w:type="dxa"/>
          </w:tcPr>
          <w:p w:rsidR="00E86743" w:rsidRDefault="00E86743" w:rsidP="00A12D27">
            <w:pPr>
              <w:ind w:left="570" w:right="367"/>
            </w:pPr>
            <w:r>
              <w:t>1)</w:t>
            </w:r>
          </w:p>
        </w:tc>
        <w:tc>
          <w:tcPr>
            <w:tcW w:w="4560" w:type="dxa"/>
          </w:tcPr>
          <w:p w:rsidR="00E86743" w:rsidRDefault="00E86743" w:rsidP="00A12D27">
            <w:pPr>
              <w:ind w:left="570" w:right="367"/>
            </w:pPr>
            <w:r>
              <w:t>7)</w:t>
            </w:r>
          </w:p>
        </w:tc>
      </w:tr>
      <w:tr w:rsidR="00E86743">
        <w:trPr>
          <w:jc w:val="center"/>
        </w:trPr>
        <w:tc>
          <w:tcPr>
            <w:tcW w:w="4161" w:type="dxa"/>
          </w:tcPr>
          <w:p w:rsidR="00E86743" w:rsidRDefault="00E86743" w:rsidP="00A12D27">
            <w:pPr>
              <w:ind w:left="570" w:right="367"/>
            </w:pPr>
            <w:r>
              <w:t>2)</w:t>
            </w:r>
          </w:p>
        </w:tc>
        <w:tc>
          <w:tcPr>
            <w:tcW w:w="4560" w:type="dxa"/>
          </w:tcPr>
          <w:p w:rsidR="00E86743" w:rsidRDefault="00E86743" w:rsidP="00A12D27">
            <w:pPr>
              <w:ind w:left="570" w:right="367"/>
            </w:pPr>
            <w:r>
              <w:t>8)</w:t>
            </w:r>
          </w:p>
        </w:tc>
      </w:tr>
      <w:tr w:rsidR="00E86743">
        <w:trPr>
          <w:jc w:val="center"/>
        </w:trPr>
        <w:tc>
          <w:tcPr>
            <w:tcW w:w="4161" w:type="dxa"/>
          </w:tcPr>
          <w:p w:rsidR="00E86743" w:rsidRDefault="00E86743" w:rsidP="00A12D27">
            <w:pPr>
              <w:ind w:left="570" w:right="367"/>
            </w:pPr>
            <w:r>
              <w:t>3)</w:t>
            </w:r>
          </w:p>
        </w:tc>
        <w:tc>
          <w:tcPr>
            <w:tcW w:w="4560" w:type="dxa"/>
          </w:tcPr>
          <w:p w:rsidR="00E86743" w:rsidRDefault="00E86743" w:rsidP="00A12D27">
            <w:pPr>
              <w:ind w:left="570" w:right="367"/>
            </w:pPr>
            <w:r>
              <w:t>9)</w:t>
            </w:r>
          </w:p>
        </w:tc>
      </w:tr>
      <w:tr w:rsidR="00E86743">
        <w:trPr>
          <w:jc w:val="center"/>
        </w:trPr>
        <w:tc>
          <w:tcPr>
            <w:tcW w:w="4161" w:type="dxa"/>
          </w:tcPr>
          <w:p w:rsidR="00E86743" w:rsidRDefault="00E86743" w:rsidP="00A12D27">
            <w:pPr>
              <w:ind w:left="570" w:right="367"/>
            </w:pPr>
            <w:r>
              <w:t>4)</w:t>
            </w:r>
          </w:p>
        </w:tc>
        <w:tc>
          <w:tcPr>
            <w:tcW w:w="4560" w:type="dxa"/>
          </w:tcPr>
          <w:p w:rsidR="00E86743" w:rsidRDefault="00E86743" w:rsidP="00A12D27">
            <w:pPr>
              <w:ind w:left="570" w:right="367"/>
            </w:pPr>
            <w:r>
              <w:t>10)</w:t>
            </w:r>
          </w:p>
        </w:tc>
      </w:tr>
      <w:tr w:rsidR="00E86743">
        <w:trPr>
          <w:jc w:val="center"/>
        </w:trPr>
        <w:tc>
          <w:tcPr>
            <w:tcW w:w="4161" w:type="dxa"/>
          </w:tcPr>
          <w:p w:rsidR="00E86743" w:rsidRDefault="00E86743" w:rsidP="00A12D27">
            <w:pPr>
              <w:ind w:left="570" w:right="367"/>
            </w:pPr>
            <w:r>
              <w:t>5)</w:t>
            </w:r>
          </w:p>
        </w:tc>
        <w:tc>
          <w:tcPr>
            <w:tcW w:w="4560" w:type="dxa"/>
          </w:tcPr>
          <w:p w:rsidR="00E86743" w:rsidRDefault="00E86743" w:rsidP="00A12D27">
            <w:pPr>
              <w:ind w:left="570" w:right="367"/>
            </w:pPr>
            <w:r>
              <w:t>11)</w:t>
            </w:r>
          </w:p>
        </w:tc>
      </w:tr>
      <w:tr w:rsidR="00E86743">
        <w:trPr>
          <w:jc w:val="center"/>
        </w:trPr>
        <w:tc>
          <w:tcPr>
            <w:tcW w:w="4161" w:type="dxa"/>
          </w:tcPr>
          <w:p w:rsidR="00E86743" w:rsidRDefault="00E86743" w:rsidP="00A12D27">
            <w:pPr>
              <w:ind w:left="570" w:right="367"/>
            </w:pPr>
            <w:r>
              <w:t>6</w:t>
            </w:r>
          </w:p>
        </w:tc>
        <w:tc>
          <w:tcPr>
            <w:tcW w:w="4560" w:type="dxa"/>
          </w:tcPr>
          <w:p w:rsidR="00E86743" w:rsidRDefault="00E86743" w:rsidP="00A12D27">
            <w:pPr>
              <w:ind w:left="570" w:right="367"/>
            </w:pPr>
            <w:r>
              <w:t>12)</w:t>
            </w:r>
          </w:p>
        </w:tc>
      </w:tr>
    </w:tbl>
    <w:p w:rsidR="00E86743" w:rsidRDefault="00E86743" w:rsidP="00A12D27">
      <w:pPr>
        <w:ind w:left="570" w:right="367"/>
      </w:pPr>
      <w:r>
        <w:t xml:space="preserve"> </w:t>
      </w:r>
    </w:p>
    <w:p w:rsidR="00E86743" w:rsidRDefault="00E86743" w:rsidP="00A12D27">
      <w:pPr>
        <w:ind w:left="570" w:right="367"/>
      </w:pPr>
      <w:r w:rsidRPr="000269C4">
        <w:rPr>
          <w:i/>
        </w:rPr>
        <w:t xml:space="preserve">Risultano assenti i proff. </w:t>
      </w:r>
      <w:r>
        <w:t xml:space="preserve">                  </w:t>
      </w:r>
    </w:p>
    <w:tbl>
      <w:tblPr>
        <w:tblW w:w="0" w:type="auto"/>
        <w:jc w:val="center"/>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61"/>
        <w:gridCol w:w="4560"/>
      </w:tblGrid>
      <w:tr w:rsidR="00E86743">
        <w:trPr>
          <w:jc w:val="center"/>
        </w:trPr>
        <w:tc>
          <w:tcPr>
            <w:tcW w:w="4161" w:type="dxa"/>
          </w:tcPr>
          <w:p w:rsidR="00E86743" w:rsidRDefault="00E86743" w:rsidP="00A12D27">
            <w:pPr>
              <w:ind w:left="570" w:right="367"/>
            </w:pPr>
            <w:r>
              <w:t>1)</w:t>
            </w:r>
          </w:p>
        </w:tc>
        <w:tc>
          <w:tcPr>
            <w:tcW w:w="4560" w:type="dxa"/>
          </w:tcPr>
          <w:p w:rsidR="00E86743" w:rsidRDefault="00E86743" w:rsidP="00A12D27">
            <w:pPr>
              <w:ind w:left="570" w:right="367"/>
            </w:pPr>
            <w:r>
              <w:t>3)</w:t>
            </w:r>
          </w:p>
        </w:tc>
      </w:tr>
      <w:tr w:rsidR="00E86743">
        <w:trPr>
          <w:jc w:val="center"/>
        </w:trPr>
        <w:tc>
          <w:tcPr>
            <w:tcW w:w="4161" w:type="dxa"/>
          </w:tcPr>
          <w:p w:rsidR="00E86743" w:rsidRDefault="00E86743" w:rsidP="00A12D27">
            <w:pPr>
              <w:ind w:left="570" w:right="367"/>
            </w:pPr>
            <w:r>
              <w:t>2)</w:t>
            </w:r>
          </w:p>
        </w:tc>
        <w:tc>
          <w:tcPr>
            <w:tcW w:w="4560" w:type="dxa"/>
          </w:tcPr>
          <w:p w:rsidR="00E86743" w:rsidRDefault="00E86743" w:rsidP="00A12D27">
            <w:pPr>
              <w:ind w:left="570" w:right="367"/>
            </w:pPr>
            <w:r>
              <w:t>4)</w:t>
            </w:r>
          </w:p>
        </w:tc>
      </w:tr>
    </w:tbl>
    <w:p w:rsidR="00E86743" w:rsidRDefault="00E86743" w:rsidP="00A12D27">
      <w:pPr>
        <w:ind w:right="367"/>
      </w:pPr>
    </w:p>
    <w:p w:rsidR="00E86743" w:rsidRPr="000269C4" w:rsidRDefault="00E86743" w:rsidP="00A12D27">
      <w:pPr>
        <w:ind w:left="570" w:right="367"/>
        <w:rPr>
          <w:i/>
        </w:rPr>
      </w:pPr>
      <w:r w:rsidRPr="000269C4">
        <w:rPr>
          <w:i/>
        </w:rPr>
        <w:t xml:space="preserve">Sono presenti i rappresentanti dei </w:t>
      </w:r>
    </w:p>
    <w:p w:rsidR="00E86743" w:rsidRPr="000269C4" w:rsidRDefault="00E86743" w:rsidP="00A12D27">
      <w:pPr>
        <w:numPr>
          <w:ilvl w:val="0"/>
          <w:numId w:val="1"/>
        </w:numPr>
        <w:ind w:left="570" w:right="367"/>
        <w:rPr>
          <w:u w:val="single"/>
        </w:rPr>
      </w:pPr>
      <w:r w:rsidRPr="000269C4">
        <w:rPr>
          <w:u w:val="single"/>
        </w:rPr>
        <w:t>Genitori:</w:t>
      </w:r>
    </w:p>
    <w:tbl>
      <w:tblPr>
        <w:tblpPr w:leftFromText="141" w:rightFromText="141" w:vertAnchor="text" w:horzAnchor="page" w:tblpX="1613"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61"/>
      </w:tblGrid>
      <w:tr w:rsidR="00E86743">
        <w:tc>
          <w:tcPr>
            <w:tcW w:w="4161" w:type="dxa"/>
          </w:tcPr>
          <w:p w:rsidR="00E86743" w:rsidRDefault="00E86743" w:rsidP="00A12D27">
            <w:pPr>
              <w:ind w:left="570" w:right="367"/>
            </w:pPr>
            <w:r>
              <w:t>1)</w:t>
            </w:r>
          </w:p>
        </w:tc>
      </w:tr>
      <w:tr w:rsidR="00E86743">
        <w:tc>
          <w:tcPr>
            <w:tcW w:w="4161" w:type="dxa"/>
          </w:tcPr>
          <w:p w:rsidR="00E86743" w:rsidRDefault="00E86743" w:rsidP="00A12D27">
            <w:pPr>
              <w:ind w:left="570" w:right="367"/>
            </w:pPr>
            <w:r>
              <w:t>2)</w:t>
            </w:r>
          </w:p>
        </w:tc>
      </w:tr>
    </w:tbl>
    <w:p w:rsidR="00E86743" w:rsidRDefault="00E86743" w:rsidP="00A12D27">
      <w:pPr>
        <w:ind w:left="570" w:right="367"/>
      </w:pPr>
      <w:r>
        <w:t xml:space="preserve">                    </w:t>
      </w:r>
    </w:p>
    <w:p w:rsidR="00E86743" w:rsidRDefault="00E86743" w:rsidP="00A12D27">
      <w:pPr>
        <w:ind w:left="570" w:right="367"/>
      </w:pPr>
      <w:r>
        <w:t xml:space="preserve">   </w:t>
      </w:r>
    </w:p>
    <w:p w:rsidR="00E86743" w:rsidRDefault="00E86743" w:rsidP="00A12D27">
      <w:pPr>
        <w:ind w:left="570" w:right="367"/>
      </w:pPr>
    </w:p>
    <w:p w:rsidR="00E86743" w:rsidRPr="000269C4" w:rsidRDefault="00E86743" w:rsidP="00A12D27">
      <w:pPr>
        <w:numPr>
          <w:ilvl w:val="0"/>
          <w:numId w:val="1"/>
        </w:numPr>
        <w:ind w:left="570" w:right="367"/>
        <w:rPr>
          <w:u w:val="single"/>
        </w:rPr>
      </w:pPr>
      <w:r w:rsidRPr="000269C4">
        <w:rPr>
          <w:u w:val="single"/>
        </w:rPr>
        <w:t xml:space="preserve">Alunni:                </w:t>
      </w:r>
    </w:p>
    <w:tbl>
      <w:tblPr>
        <w:tblpPr w:leftFromText="141" w:rightFromText="141" w:vertAnchor="text" w:horzAnchor="page" w:tblpX="1613"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61"/>
      </w:tblGrid>
      <w:tr w:rsidR="00E86743">
        <w:tc>
          <w:tcPr>
            <w:tcW w:w="4161" w:type="dxa"/>
          </w:tcPr>
          <w:p w:rsidR="00E86743" w:rsidRDefault="00E86743" w:rsidP="00A12D27">
            <w:pPr>
              <w:ind w:left="570" w:right="367"/>
            </w:pPr>
            <w:r>
              <w:t>1)</w:t>
            </w:r>
          </w:p>
        </w:tc>
      </w:tr>
      <w:tr w:rsidR="00E86743">
        <w:tc>
          <w:tcPr>
            <w:tcW w:w="4161" w:type="dxa"/>
          </w:tcPr>
          <w:p w:rsidR="00E86743" w:rsidRDefault="00E86743" w:rsidP="00A12D27">
            <w:pPr>
              <w:ind w:left="570" w:right="367"/>
            </w:pPr>
            <w:r>
              <w:t>2)</w:t>
            </w:r>
          </w:p>
        </w:tc>
      </w:tr>
    </w:tbl>
    <w:p w:rsidR="00E86743" w:rsidRDefault="00E86743" w:rsidP="00A12D27">
      <w:pPr>
        <w:ind w:left="570" w:right="367"/>
      </w:pPr>
      <w:r>
        <w:t xml:space="preserve">                    </w:t>
      </w:r>
    </w:p>
    <w:p w:rsidR="00E86743" w:rsidRDefault="00E86743" w:rsidP="00A12D27">
      <w:pPr>
        <w:ind w:left="570" w:right="367"/>
      </w:pPr>
      <w:r>
        <w:t xml:space="preserve">   </w:t>
      </w:r>
    </w:p>
    <w:p w:rsidR="00E86743" w:rsidRDefault="00E86743" w:rsidP="00A12D27">
      <w:pPr>
        <w:ind w:left="570" w:right="367"/>
      </w:pPr>
    </w:p>
    <w:p w:rsidR="00E86743" w:rsidRPr="00280552" w:rsidRDefault="00E86743" w:rsidP="00280552">
      <w:pPr>
        <w:spacing w:after="100"/>
        <w:ind w:left="570" w:right="367"/>
        <w:rPr>
          <w:sz w:val="26"/>
          <w:szCs w:val="26"/>
        </w:rPr>
      </w:pPr>
      <w:r w:rsidRPr="00B51CD8">
        <w:rPr>
          <w:sz w:val="26"/>
          <w:szCs w:val="26"/>
        </w:rPr>
        <w:t>Il Consiglio di Classe si riunisce per trattare i seguenti argomenti posti all’ordine del giorno:</w:t>
      </w:r>
    </w:p>
    <w:p w:rsidR="00E86743" w:rsidRPr="000566FF" w:rsidRDefault="00E86743" w:rsidP="000566FF">
      <w:pPr>
        <w:numPr>
          <w:ilvl w:val="0"/>
          <w:numId w:val="2"/>
        </w:numPr>
        <w:spacing w:after="100"/>
        <w:ind w:right="367"/>
        <w:rPr>
          <w:i/>
        </w:rPr>
      </w:pPr>
      <w:r>
        <w:rPr>
          <w:sz w:val="28"/>
          <w:szCs w:val="28"/>
        </w:rPr>
        <w:t>proposte di adozione libri di testo a.s. 2019/20</w:t>
      </w:r>
      <w:r w:rsidRPr="000566FF">
        <w:rPr>
          <w:i/>
        </w:rPr>
        <w:t xml:space="preserve"> </w:t>
      </w:r>
      <w:r w:rsidRPr="00D54AAC">
        <w:rPr>
          <w:i/>
        </w:rPr>
        <w:t>(Alla presenza dei Rappresentati dei Genitori e degli Alunn</w:t>
      </w:r>
      <w:r>
        <w:rPr>
          <w:i/>
        </w:rPr>
        <w:t>i)</w:t>
      </w:r>
      <w:r>
        <w:rPr>
          <w:sz w:val="28"/>
          <w:szCs w:val="28"/>
        </w:rPr>
        <w:t>;</w:t>
      </w:r>
      <w:r w:rsidRPr="00D54AAC">
        <w:rPr>
          <w:i/>
        </w:rPr>
        <w:t xml:space="preserve">    </w:t>
      </w:r>
    </w:p>
    <w:p w:rsidR="00E86743" w:rsidRDefault="00E86743" w:rsidP="000566FF">
      <w:pPr>
        <w:numPr>
          <w:ilvl w:val="0"/>
          <w:numId w:val="2"/>
        </w:numPr>
        <w:rPr>
          <w:sz w:val="28"/>
          <w:szCs w:val="28"/>
        </w:rPr>
      </w:pPr>
      <w:r>
        <w:rPr>
          <w:sz w:val="28"/>
          <w:szCs w:val="28"/>
        </w:rPr>
        <w:t xml:space="preserve">andamento didattico disciplinare </w:t>
      </w:r>
      <w:r w:rsidRPr="00D54AAC">
        <w:rPr>
          <w:i/>
        </w:rPr>
        <w:t>(Alla presenza dei Rappresentati dei Genitori e degli Alunn</w:t>
      </w:r>
      <w:r>
        <w:rPr>
          <w:i/>
        </w:rPr>
        <w:t>i)</w:t>
      </w:r>
      <w:r>
        <w:rPr>
          <w:sz w:val="28"/>
          <w:szCs w:val="28"/>
        </w:rPr>
        <w:t>;</w:t>
      </w:r>
    </w:p>
    <w:p w:rsidR="00E86743" w:rsidRDefault="00E86743" w:rsidP="000566FF">
      <w:pPr>
        <w:numPr>
          <w:ilvl w:val="0"/>
          <w:numId w:val="2"/>
        </w:numPr>
        <w:rPr>
          <w:sz w:val="28"/>
          <w:szCs w:val="28"/>
        </w:rPr>
      </w:pPr>
      <w:r>
        <w:rPr>
          <w:sz w:val="28"/>
          <w:szCs w:val="28"/>
        </w:rPr>
        <w:t>stesura documento del 15 maggio (classi quinte);</w:t>
      </w:r>
    </w:p>
    <w:p w:rsidR="00E86743" w:rsidRPr="000566FF" w:rsidRDefault="00E86743" w:rsidP="000566FF">
      <w:pPr>
        <w:numPr>
          <w:ilvl w:val="0"/>
          <w:numId w:val="2"/>
        </w:numPr>
        <w:rPr>
          <w:sz w:val="28"/>
          <w:szCs w:val="28"/>
        </w:rPr>
      </w:pPr>
      <w:r>
        <w:rPr>
          <w:sz w:val="28"/>
          <w:szCs w:val="28"/>
        </w:rPr>
        <w:t>Varie ed eventuali.</w:t>
      </w:r>
    </w:p>
    <w:p w:rsidR="00E86743" w:rsidRPr="00D54AAC" w:rsidRDefault="00E86743" w:rsidP="00A12D27">
      <w:pPr>
        <w:ind w:left="570" w:right="367"/>
      </w:pPr>
      <w:r>
        <w:tab/>
      </w:r>
      <w:r w:rsidRPr="00D54AAC">
        <w:t>Riconosciuta la validità dell’adunanza per il numero degli intervenuti, il Presidente dichiara aperta la seduta, dando inizio alla discussione sugli argomenti all’ordine del giorno.</w:t>
      </w:r>
    </w:p>
    <w:p w:rsidR="00E86743" w:rsidRPr="00D54AAC" w:rsidRDefault="00E86743" w:rsidP="00A12D27">
      <w:pPr>
        <w:ind w:left="570" w:right="367"/>
      </w:pPr>
    </w:p>
    <w:tbl>
      <w:tblPr>
        <w:tblW w:w="0" w:type="auto"/>
        <w:tblInd w:w="678" w:type="dxa"/>
        <w:tblLook w:val="01E0"/>
      </w:tblPr>
      <w:tblGrid>
        <w:gridCol w:w="4218"/>
        <w:gridCol w:w="4731"/>
      </w:tblGrid>
      <w:tr w:rsidR="00E86743" w:rsidRPr="002B6008">
        <w:tc>
          <w:tcPr>
            <w:tcW w:w="4218" w:type="dxa"/>
          </w:tcPr>
          <w:p w:rsidR="00E86743" w:rsidRPr="002B6008" w:rsidRDefault="00E86743" w:rsidP="00A12D27">
            <w:pPr>
              <w:ind w:left="570" w:right="367"/>
              <w:rPr>
                <w:b/>
                <w:sz w:val="28"/>
              </w:rPr>
            </w:pPr>
            <w:r w:rsidRPr="002B6008">
              <w:rPr>
                <w:b/>
                <w:sz w:val="28"/>
              </w:rPr>
              <w:t>1° PUNTO O.d.G.</w:t>
            </w:r>
          </w:p>
        </w:tc>
        <w:tc>
          <w:tcPr>
            <w:tcW w:w="4731" w:type="dxa"/>
          </w:tcPr>
          <w:p w:rsidR="00E86743" w:rsidRPr="002B6008" w:rsidRDefault="00E86743" w:rsidP="00A12D27">
            <w:pPr>
              <w:ind w:left="570" w:right="367"/>
              <w:rPr>
                <w:b/>
                <w:sz w:val="28"/>
              </w:rPr>
            </w:pPr>
            <w:r w:rsidRPr="002B6008">
              <w:rPr>
                <w:b/>
                <w:sz w:val="28"/>
              </w:rPr>
              <w:t xml:space="preserve">   Adozione libri di testo </w:t>
            </w:r>
          </w:p>
        </w:tc>
      </w:tr>
    </w:tbl>
    <w:p w:rsidR="00E86743" w:rsidRDefault="00E86743" w:rsidP="00A12D27">
      <w:pPr>
        <w:ind w:left="570" w:right="367"/>
      </w:pPr>
    </w:p>
    <w:p w:rsidR="00E86743" w:rsidRDefault="00E86743" w:rsidP="00280552">
      <w:pPr>
        <w:spacing w:after="100"/>
        <w:ind w:left="570" w:right="367"/>
        <w:jc w:val="both"/>
      </w:pPr>
      <w:r>
        <w:tab/>
        <w:t xml:space="preserve">Il Consiglio, prende in esame </w:t>
      </w:r>
      <w:smartTag w:uri="urn:schemas-microsoft-com:office:smarttags" w:element="PersonName">
        <w:smartTagPr>
          <w:attr w:name="ProductID" w:val="la NOTA MIUR"/>
        </w:smartTagPr>
        <w:r>
          <w:t>la NOTA MIUR</w:t>
        </w:r>
      </w:smartTag>
      <w:r>
        <w:t xml:space="preserve"> </w:t>
      </w:r>
      <w:r w:rsidRPr="00822830">
        <w:rPr>
          <w:sz w:val="22"/>
          <w:szCs w:val="22"/>
        </w:rPr>
        <w:t xml:space="preserve">4586 del 15 marzo 2019 </w:t>
      </w:r>
      <w:r>
        <w:rPr>
          <w:sz w:val="22"/>
          <w:szCs w:val="22"/>
        </w:rPr>
        <w:t>“Adozione libri di testo a.s. 2019/2020</w:t>
      </w:r>
      <w:r>
        <w:t xml:space="preserve">. Si ricordano,  in particolare,  le novità introdotte dalla legge n°128/2013 art.6 che modifica il DL 12/09/2013,n.104 (a proposito dello sviluppo della cultura digitale, della scelta dei testi scolastici e della realizzazione diretta di materiale didattico digitale, testi consigliati), la legge n°221/2012 art.11 relativamente all’abolizione del vincolo pluriennale di adozione, il DM n°781/2013 (a proposito della riduzione dei tetti di spesa).Nella stessa circolare si ricorda che per cambiare i libri di testo prescelti negli ultimi anni è indispensabile che vi siano "specifiche e motivate esigenze" emerse e deliberate durante i Collegi dei docenti: tra le giustificazioni per il cambio viene indicata dal Miur anche l'impossibilità per gli studenti di fruire del testo in via digitale. </w:t>
      </w:r>
    </w:p>
    <w:p w:rsidR="00E86743" w:rsidRPr="006D2C09" w:rsidRDefault="00E86743" w:rsidP="006C2F75">
      <w:pPr>
        <w:spacing w:after="100"/>
        <w:ind w:left="570" w:right="367"/>
        <w:jc w:val="both"/>
      </w:pPr>
      <w:r>
        <w:t xml:space="preserve">I docenti, nel procedere agli adempimenti oggetto della riunione discutono sui testi già in uso operando un’attenta verifica circa l’idoneità degli stessi a fungere efficacemente da strumento d’ausilio sia del docente nello svolgimento dell’attività didattica sia per il discente nel processo di apprendimento della materia.Si procede, quindi, ad esaminare le novità editoriali, operando valutazioni comparative rispetto ai testi attualmente in uso .Il Presente Consiglio di Classe sceglie i testi per la classe ____________ a.s. </w:t>
      </w:r>
      <w:r w:rsidRPr="006D2C09">
        <w:t>201</w:t>
      </w:r>
      <w:r>
        <w:t>9</w:t>
      </w:r>
      <w:r w:rsidRPr="006D2C09">
        <w:t>/20</w:t>
      </w:r>
      <w:r>
        <w:t>20.</w:t>
      </w:r>
    </w:p>
    <w:p w:rsidR="00E86743" w:rsidRDefault="00E86743" w:rsidP="00280552">
      <w:pPr>
        <w:ind w:left="570" w:right="367"/>
        <w:jc w:val="both"/>
      </w:pPr>
      <w:r>
        <w:tab/>
        <w:t xml:space="preserve">Il Presidente invita quindi i docenti ad esprimere il proprio parere. Invita altresì i docenti a dichiarare le necessità di nuova adozione argomentandola ai colleghi ed alle  componenti dei genitori e degli alunni in questa sede. Si provvede, alla sostituzione dei seguenti libri di testo (solo se ci sono proposte, indicare docenti e materie motivando la loro volontà di sostituire il libro di testo) </w:t>
      </w:r>
      <w:r>
        <w:tab/>
        <w:t>I rappresentanti dei genitori e alunni esprimono le seguenti osservazioni in merito alle nuove adozioni._______________________________________________________________________________</w:t>
      </w:r>
    </w:p>
    <w:p w:rsidR="00E86743" w:rsidRDefault="00E86743" w:rsidP="006C2F75">
      <w:pPr>
        <w:ind w:left="570" w:right="367"/>
        <w:jc w:val="both"/>
      </w:pPr>
      <w:r>
        <w:tab/>
        <w:t>I docenti consegnano al  Coordinatore le schede firmate con le proposte delle adozioni e le relazioni per le nuove adozioni.</w:t>
      </w:r>
    </w:p>
    <w:p w:rsidR="00E86743" w:rsidRDefault="00E86743" w:rsidP="00280552">
      <w:pPr>
        <w:ind w:left="570" w:right="367"/>
        <w:jc w:val="both"/>
      </w:pPr>
      <w:r>
        <w:tab/>
        <w:t>Tutte le proposte saranno presentate dal coordinatore al Collegio del 15 maggio 2019 per essere vagliate e deliberate e in seguito saranno consegnate dal Coordinatore all’Assistente Amministrativo incaricata.</w:t>
      </w:r>
    </w:p>
    <w:p w:rsidR="00E86743" w:rsidRDefault="00E86743" w:rsidP="006C2F75">
      <w:pPr>
        <w:ind w:right="367"/>
        <w:jc w:val="both"/>
      </w:pPr>
      <w:r>
        <w:tab/>
      </w:r>
    </w:p>
    <w:p w:rsidR="00E86743" w:rsidRDefault="00E86743" w:rsidP="006C2F75">
      <w:pPr>
        <w:ind w:right="367"/>
        <w:jc w:val="both"/>
      </w:pPr>
      <w:r>
        <w:t xml:space="preserve">         Si passa alla trattazione dei restanti punti all’O.d.G. </w:t>
      </w:r>
    </w:p>
    <w:tbl>
      <w:tblPr>
        <w:tblW w:w="0" w:type="auto"/>
        <w:tblInd w:w="678" w:type="dxa"/>
        <w:tblLook w:val="01E0"/>
      </w:tblPr>
      <w:tblGrid>
        <w:gridCol w:w="4218"/>
        <w:gridCol w:w="5415"/>
      </w:tblGrid>
      <w:tr w:rsidR="00E86743" w:rsidRPr="002B6008" w:rsidTr="00E733F9">
        <w:tc>
          <w:tcPr>
            <w:tcW w:w="4218" w:type="dxa"/>
          </w:tcPr>
          <w:p w:rsidR="00E86743" w:rsidRPr="002B6008" w:rsidRDefault="00E86743" w:rsidP="00E733F9">
            <w:pPr>
              <w:ind w:left="570" w:right="367"/>
              <w:jc w:val="both"/>
              <w:rPr>
                <w:b/>
                <w:sz w:val="28"/>
              </w:rPr>
            </w:pPr>
            <w:r>
              <w:rPr>
                <w:b/>
                <w:sz w:val="28"/>
              </w:rPr>
              <w:t>2</w:t>
            </w:r>
            <w:r w:rsidRPr="002B6008">
              <w:rPr>
                <w:b/>
                <w:sz w:val="28"/>
              </w:rPr>
              <w:t>° PUNTO O.d.G.</w:t>
            </w:r>
          </w:p>
        </w:tc>
        <w:tc>
          <w:tcPr>
            <w:tcW w:w="5415" w:type="dxa"/>
          </w:tcPr>
          <w:p w:rsidR="00E86743" w:rsidRPr="006C2F75" w:rsidRDefault="00E86743" w:rsidP="00E733F9">
            <w:pPr>
              <w:ind w:left="570" w:right="367"/>
              <w:jc w:val="both"/>
              <w:rPr>
                <w:b/>
                <w:sz w:val="28"/>
                <w:u w:val="single"/>
              </w:rPr>
            </w:pPr>
            <w:r>
              <w:rPr>
                <w:b/>
                <w:sz w:val="28"/>
                <w:szCs w:val="28"/>
              </w:rPr>
              <w:t>A</w:t>
            </w:r>
            <w:r w:rsidRPr="006C2F75">
              <w:rPr>
                <w:b/>
                <w:sz w:val="28"/>
                <w:szCs w:val="28"/>
              </w:rPr>
              <w:t>ndamento didattico disciplinare</w:t>
            </w:r>
          </w:p>
        </w:tc>
      </w:tr>
    </w:tbl>
    <w:p w:rsidR="00E86743" w:rsidRDefault="00E86743" w:rsidP="006C2F75">
      <w:pPr>
        <w:ind w:left="570" w:right="367"/>
        <w:jc w:val="both"/>
      </w:pPr>
      <w:r>
        <w:t>Il Consiglio di Classe  dopo ampia e approfondita discussione e sentiti i rappresentanti dei genitori e degli alunni conclude che l’andamento didattico è……………….</w:t>
      </w:r>
    </w:p>
    <w:p w:rsidR="00E86743" w:rsidRDefault="00E86743" w:rsidP="006C2F75">
      <w:pPr>
        <w:ind w:left="570" w:right="367"/>
        <w:jc w:val="both"/>
      </w:pPr>
      <w:r>
        <w:t>Terminata la discussione  escono i rappresentanti dei  genitori e degli alunni. Il consiglio prosegue con la sola componente docenti per discutere circa l’andamento didattico disciplinare di singoli casi particolari.</w:t>
      </w:r>
    </w:p>
    <w:p w:rsidR="00E86743" w:rsidRDefault="00E86743" w:rsidP="006C2F75">
      <w:pPr>
        <w:ind w:left="570" w:right="367"/>
        <w:jc w:val="both"/>
      </w:pPr>
    </w:p>
    <w:p w:rsidR="00E86743" w:rsidRDefault="00E86743" w:rsidP="006C2F75">
      <w:pPr>
        <w:ind w:left="570" w:right="367"/>
        <w:jc w:val="both"/>
      </w:pPr>
    </w:p>
    <w:tbl>
      <w:tblPr>
        <w:tblW w:w="0" w:type="auto"/>
        <w:tblInd w:w="678" w:type="dxa"/>
        <w:tblLook w:val="01E0"/>
      </w:tblPr>
      <w:tblGrid>
        <w:gridCol w:w="4218"/>
        <w:gridCol w:w="5415"/>
      </w:tblGrid>
      <w:tr w:rsidR="00E86743" w:rsidRPr="002B6008">
        <w:tc>
          <w:tcPr>
            <w:tcW w:w="4218" w:type="dxa"/>
          </w:tcPr>
          <w:p w:rsidR="00E86743" w:rsidRPr="002B6008" w:rsidRDefault="00E86743" w:rsidP="006C2F75">
            <w:pPr>
              <w:ind w:left="570" w:right="367"/>
              <w:jc w:val="both"/>
              <w:rPr>
                <w:b/>
                <w:sz w:val="28"/>
              </w:rPr>
            </w:pPr>
            <w:r>
              <w:rPr>
                <w:b/>
                <w:sz w:val="28"/>
              </w:rPr>
              <w:t>3</w:t>
            </w:r>
            <w:r w:rsidRPr="002B6008">
              <w:rPr>
                <w:b/>
                <w:sz w:val="28"/>
              </w:rPr>
              <w:t>° PUNTO O.d.G.</w:t>
            </w:r>
          </w:p>
        </w:tc>
        <w:tc>
          <w:tcPr>
            <w:tcW w:w="5415" w:type="dxa"/>
          </w:tcPr>
          <w:p w:rsidR="00E86743" w:rsidRPr="002B6008" w:rsidRDefault="00E86743" w:rsidP="006C2F75">
            <w:pPr>
              <w:ind w:left="120" w:right="367"/>
              <w:jc w:val="both"/>
              <w:rPr>
                <w:b/>
                <w:sz w:val="28"/>
              </w:rPr>
            </w:pPr>
            <w:r w:rsidRPr="002B6008">
              <w:rPr>
                <w:b/>
                <w:sz w:val="28"/>
              </w:rPr>
              <w:t xml:space="preserve">   Documento finale del 15 maggio </w:t>
            </w:r>
          </w:p>
          <w:p w:rsidR="00E86743" w:rsidRPr="002B6008" w:rsidRDefault="00E86743" w:rsidP="006C2F75">
            <w:pPr>
              <w:ind w:left="570" w:right="367"/>
              <w:jc w:val="both"/>
              <w:rPr>
                <w:sz w:val="28"/>
                <w:u w:val="single"/>
              </w:rPr>
            </w:pPr>
            <w:r w:rsidRPr="002B6008">
              <w:rPr>
                <w:b/>
                <w:sz w:val="28"/>
              </w:rPr>
              <w:t xml:space="preserve">    </w:t>
            </w:r>
            <w:r w:rsidRPr="002B6008">
              <w:rPr>
                <w:b/>
                <w:sz w:val="28"/>
                <w:u w:val="single"/>
              </w:rPr>
              <w:t>(Solo Classi V</w:t>
            </w:r>
            <w:r w:rsidRPr="002B6008">
              <w:rPr>
                <w:b/>
                <w:sz w:val="28"/>
                <w:szCs w:val="28"/>
                <w:u w:val="single"/>
              </w:rPr>
              <w:t>)</w:t>
            </w:r>
          </w:p>
        </w:tc>
      </w:tr>
    </w:tbl>
    <w:p w:rsidR="00E86743" w:rsidRDefault="00E86743" w:rsidP="006C2F75">
      <w:pPr>
        <w:ind w:left="570" w:right="367"/>
        <w:jc w:val="both"/>
      </w:pPr>
    </w:p>
    <w:p w:rsidR="00E86743" w:rsidRDefault="00E86743" w:rsidP="006C2F75">
      <w:pPr>
        <w:ind w:left="570" w:right="367"/>
        <w:jc w:val="both"/>
      </w:pPr>
      <w:r>
        <w:tab/>
        <w:t xml:space="preserve">Per il 3° punto all’O.d.G. vengono discusse le linee per la stesura del Documento del 15 maggio. Il Consiglio di Classe  dopo ampia e approfondita discussione elabora e delibera il documento del 15 maggio, secondo le indicazioni precedentemente fornite. </w:t>
      </w:r>
    </w:p>
    <w:p w:rsidR="00E86743" w:rsidRDefault="00E86743" w:rsidP="006C2F75">
      <w:pPr>
        <w:ind w:left="570" w:right="367"/>
        <w:jc w:val="both"/>
      </w:pPr>
      <w:r>
        <w:tab/>
        <w:t xml:space="preserve">Tale documento </w:t>
      </w:r>
      <w:r w:rsidRPr="002A7606">
        <w:rPr>
          <w:b/>
        </w:rPr>
        <w:t>stampato e firmato</w:t>
      </w:r>
      <w:r>
        <w:t xml:space="preserve"> verrà depositato in </w:t>
      </w:r>
      <w:r w:rsidRPr="002A7606">
        <w:rPr>
          <w:b/>
        </w:rPr>
        <w:t>duplice copia</w:t>
      </w:r>
      <w:r>
        <w:t xml:space="preserve"> in segreteria alunni.</w:t>
      </w:r>
    </w:p>
    <w:p w:rsidR="00E86743" w:rsidRDefault="00E86743" w:rsidP="006C2F75">
      <w:pPr>
        <w:ind w:left="570" w:right="367"/>
        <w:jc w:val="both"/>
      </w:pPr>
      <w:r>
        <w:tab/>
      </w:r>
      <w:r>
        <w:tab/>
        <w:t xml:space="preserve">  </w:t>
      </w:r>
    </w:p>
    <w:tbl>
      <w:tblPr>
        <w:tblW w:w="0" w:type="auto"/>
        <w:tblInd w:w="678" w:type="dxa"/>
        <w:tblLook w:val="01E0"/>
      </w:tblPr>
      <w:tblGrid>
        <w:gridCol w:w="4218"/>
        <w:gridCol w:w="4731"/>
      </w:tblGrid>
      <w:tr w:rsidR="00E86743" w:rsidRPr="002B6008">
        <w:tc>
          <w:tcPr>
            <w:tcW w:w="4218" w:type="dxa"/>
          </w:tcPr>
          <w:p w:rsidR="00E86743" w:rsidRPr="002B6008" w:rsidRDefault="00E86743" w:rsidP="006C2F75">
            <w:pPr>
              <w:ind w:left="570" w:right="367"/>
              <w:jc w:val="both"/>
              <w:rPr>
                <w:b/>
                <w:sz w:val="28"/>
              </w:rPr>
            </w:pPr>
            <w:r>
              <w:rPr>
                <w:b/>
                <w:sz w:val="28"/>
              </w:rPr>
              <w:t>4</w:t>
            </w:r>
            <w:r w:rsidRPr="002B6008">
              <w:rPr>
                <w:b/>
                <w:sz w:val="28"/>
              </w:rPr>
              <w:t>° PUNTO O.d.G.</w:t>
            </w:r>
          </w:p>
        </w:tc>
        <w:tc>
          <w:tcPr>
            <w:tcW w:w="4731" w:type="dxa"/>
          </w:tcPr>
          <w:p w:rsidR="00E86743" w:rsidRPr="002B6008" w:rsidRDefault="00E86743" w:rsidP="006C2F75">
            <w:pPr>
              <w:ind w:left="570" w:right="367"/>
              <w:jc w:val="both"/>
              <w:rPr>
                <w:sz w:val="28"/>
              </w:rPr>
            </w:pPr>
            <w:r w:rsidRPr="002B6008">
              <w:rPr>
                <w:b/>
                <w:sz w:val="28"/>
              </w:rPr>
              <w:t xml:space="preserve">   Varie ed eventuali. </w:t>
            </w:r>
          </w:p>
        </w:tc>
      </w:tr>
    </w:tbl>
    <w:p w:rsidR="00E86743" w:rsidRDefault="00E86743" w:rsidP="006C2F75">
      <w:pPr>
        <w:ind w:left="570" w:right="367"/>
        <w:jc w:val="both"/>
      </w:pPr>
    </w:p>
    <w:p w:rsidR="00E86743" w:rsidRDefault="00E86743" w:rsidP="006C2F75">
      <w:pPr>
        <w:ind w:left="570" w:right="367"/>
        <w:jc w:val="both"/>
      </w:pPr>
      <w:r>
        <w:tab/>
        <w:t>Per il 4° punto non ci sono argomenti da trattare/ Si discute di__________________________________</w:t>
      </w:r>
    </w:p>
    <w:p w:rsidR="00E86743" w:rsidRDefault="00E86743" w:rsidP="006C2F75">
      <w:pPr>
        <w:ind w:left="570" w:right="367"/>
        <w:jc w:val="both"/>
      </w:pPr>
    </w:p>
    <w:p w:rsidR="00E86743" w:rsidRDefault="00E86743" w:rsidP="006C2F75">
      <w:pPr>
        <w:ind w:left="570" w:right="367"/>
        <w:jc w:val="both"/>
      </w:pPr>
      <w:r>
        <w:t>Il Presente verbale viene redatto, letto ed approvato all’unanimità.  Alle ore _____________, terminata la trattazione degli argomenti posti all’ordine del giorno, il Presidente dichiara sciolta la seduta.</w:t>
      </w:r>
    </w:p>
    <w:p w:rsidR="00E86743" w:rsidRDefault="00E86743" w:rsidP="006C2F75">
      <w:pPr>
        <w:ind w:left="570" w:right="367"/>
        <w:jc w:val="both"/>
      </w:pPr>
      <w:r>
        <w:t xml:space="preserve">         </w:t>
      </w:r>
    </w:p>
    <w:p w:rsidR="00E86743" w:rsidRDefault="00E86743" w:rsidP="006C2F75">
      <w:pPr>
        <w:ind w:left="570" w:right="367"/>
        <w:jc w:val="both"/>
      </w:pPr>
    </w:p>
    <w:p w:rsidR="00E86743" w:rsidRDefault="00E86743" w:rsidP="006C2F75">
      <w:pPr>
        <w:ind w:left="570" w:right="367"/>
        <w:jc w:val="both"/>
      </w:pPr>
      <w:r>
        <w:t xml:space="preserve">IL COORDINATORE                                                              IL DIRIGENTE SCOLASTICO        </w:t>
      </w:r>
    </w:p>
    <w:sectPr w:rsidR="00E86743" w:rsidSect="00D54AAC">
      <w:pgSz w:w="11906" w:h="16838" w:code="9"/>
      <w:pgMar w:top="719" w:right="357" w:bottom="357" w:left="23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E6B03"/>
    <w:multiLevelType w:val="hybridMultilevel"/>
    <w:tmpl w:val="1B1C463E"/>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nsid w:val="54260CF2"/>
    <w:multiLevelType w:val="hybridMultilevel"/>
    <w:tmpl w:val="5BBEF914"/>
    <w:lvl w:ilvl="0" w:tplc="59101054">
      <w:start w:val="1"/>
      <w:numFmt w:val="bullet"/>
      <w:lvlText w:val=""/>
      <w:lvlJc w:val="left"/>
      <w:pPr>
        <w:tabs>
          <w:tab w:val="num" w:pos="1908"/>
        </w:tabs>
        <w:ind w:left="1908" w:hanging="360"/>
      </w:pPr>
      <w:rPr>
        <w:rFonts w:ascii="Wingdings" w:hAnsi="Wingdings" w:hint="default"/>
      </w:rPr>
    </w:lvl>
    <w:lvl w:ilvl="1" w:tplc="04100003" w:tentative="1">
      <w:start w:val="1"/>
      <w:numFmt w:val="bullet"/>
      <w:lvlText w:val="o"/>
      <w:lvlJc w:val="left"/>
      <w:pPr>
        <w:tabs>
          <w:tab w:val="num" w:pos="2628"/>
        </w:tabs>
        <w:ind w:left="2628" w:hanging="360"/>
      </w:pPr>
      <w:rPr>
        <w:rFonts w:ascii="Courier New" w:hAnsi="Courier New" w:hint="default"/>
      </w:rPr>
    </w:lvl>
    <w:lvl w:ilvl="2" w:tplc="04100005" w:tentative="1">
      <w:start w:val="1"/>
      <w:numFmt w:val="bullet"/>
      <w:lvlText w:val=""/>
      <w:lvlJc w:val="left"/>
      <w:pPr>
        <w:tabs>
          <w:tab w:val="num" w:pos="3348"/>
        </w:tabs>
        <w:ind w:left="3348" w:hanging="360"/>
      </w:pPr>
      <w:rPr>
        <w:rFonts w:ascii="Wingdings" w:hAnsi="Wingdings" w:hint="default"/>
      </w:rPr>
    </w:lvl>
    <w:lvl w:ilvl="3" w:tplc="04100001" w:tentative="1">
      <w:start w:val="1"/>
      <w:numFmt w:val="bullet"/>
      <w:lvlText w:val=""/>
      <w:lvlJc w:val="left"/>
      <w:pPr>
        <w:tabs>
          <w:tab w:val="num" w:pos="4068"/>
        </w:tabs>
        <w:ind w:left="4068" w:hanging="360"/>
      </w:pPr>
      <w:rPr>
        <w:rFonts w:ascii="Symbol" w:hAnsi="Symbol" w:hint="default"/>
      </w:rPr>
    </w:lvl>
    <w:lvl w:ilvl="4" w:tplc="04100003" w:tentative="1">
      <w:start w:val="1"/>
      <w:numFmt w:val="bullet"/>
      <w:lvlText w:val="o"/>
      <w:lvlJc w:val="left"/>
      <w:pPr>
        <w:tabs>
          <w:tab w:val="num" w:pos="4788"/>
        </w:tabs>
        <w:ind w:left="4788" w:hanging="360"/>
      </w:pPr>
      <w:rPr>
        <w:rFonts w:ascii="Courier New" w:hAnsi="Courier New" w:hint="default"/>
      </w:rPr>
    </w:lvl>
    <w:lvl w:ilvl="5" w:tplc="04100005" w:tentative="1">
      <w:start w:val="1"/>
      <w:numFmt w:val="bullet"/>
      <w:lvlText w:val=""/>
      <w:lvlJc w:val="left"/>
      <w:pPr>
        <w:tabs>
          <w:tab w:val="num" w:pos="5508"/>
        </w:tabs>
        <w:ind w:left="5508" w:hanging="360"/>
      </w:pPr>
      <w:rPr>
        <w:rFonts w:ascii="Wingdings" w:hAnsi="Wingdings" w:hint="default"/>
      </w:rPr>
    </w:lvl>
    <w:lvl w:ilvl="6" w:tplc="04100001" w:tentative="1">
      <w:start w:val="1"/>
      <w:numFmt w:val="bullet"/>
      <w:lvlText w:val=""/>
      <w:lvlJc w:val="left"/>
      <w:pPr>
        <w:tabs>
          <w:tab w:val="num" w:pos="6228"/>
        </w:tabs>
        <w:ind w:left="6228" w:hanging="360"/>
      </w:pPr>
      <w:rPr>
        <w:rFonts w:ascii="Symbol" w:hAnsi="Symbol" w:hint="default"/>
      </w:rPr>
    </w:lvl>
    <w:lvl w:ilvl="7" w:tplc="04100003" w:tentative="1">
      <w:start w:val="1"/>
      <w:numFmt w:val="bullet"/>
      <w:lvlText w:val="o"/>
      <w:lvlJc w:val="left"/>
      <w:pPr>
        <w:tabs>
          <w:tab w:val="num" w:pos="6948"/>
        </w:tabs>
        <w:ind w:left="6948" w:hanging="360"/>
      </w:pPr>
      <w:rPr>
        <w:rFonts w:ascii="Courier New" w:hAnsi="Courier New" w:hint="default"/>
      </w:rPr>
    </w:lvl>
    <w:lvl w:ilvl="8" w:tplc="04100005" w:tentative="1">
      <w:start w:val="1"/>
      <w:numFmt w:val="bullet"/>
      <w:lvlText w:val=""/>
      <w:lvlJc w:val="left"/>
      <w:pPr>
        <w:tabs>
          <w:tab w:val="num" w:pos="7668"/>
        </w:tabs>
        <w:ind w:left="7668"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283"/>
  <w:drawingGridHorizontalSpacing w:val="57"/>
  <w:displayVerticalDrawingGridEvery w:val="2"/>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21F9"/>
    <w:rsid w:val="000269C4"/>
    <w:rsid w:val="000566FF"/>
    <w:rsid w:val="00140365"/>
    <w:rsid w:val="00142CC1"/>
    <w:rsid w:val="001921F9"/>
    <w:rsid w:val="001A464F"/>
    <w:rsid w:val="00280552"/>
    <w:rsid w:val="002A7606"/>
    <w:rsid w:val="002B6008"/>
    <w:rsid w:val="002D7157"/>
    <w:rsid w:val="002E3212"/>
    <w:rsid w:val="00333E41"/>
    <w:rsid w:val="00367323"/>
    <w:rsid w:val="00386972"/>
    <w:rsid w:val="00392A38"/>
    <w:rsid w:val="003E60DE"/>
    <w:rsid w:val="00417853"/>
    <w:rsid w:val="004206CF"/>
    <w:rsid w:val="004335D8"/>
    <w:rsid w:val="004D327D"/>
    <w:rsid w:val="004E6718"/>
    <w:rsid w:val="0057464B"/>
    <w:rsid w:val="005D5FCD"/>
    <w:rsid w:val="0060237C"/>
    <w:rsid w:val="00624474"/>
    <w:rsid w:val="00661105"/>
    <w:rsid w:val="006C2F75"/>
    <w:rsid w:val="006D2C09"/>
    <w:rsid w:val="006F3569"/>
    <w:rsid w:val="00717891"/>
    <w:rsid w:val="00752C54"/>
    <w:rsid w:val="00752CE4"/>
    <w:rsid w:val="00794C47"/>
    <w:rsid w:val="00822830"/>
    <w:rsid w:val="00850FCB"/>
    <w:rsid w:val="00880875"/>
    <w:rsid w:val="00886952"/>
    <w:rsid w:val="00926DAB"/>
    <w:rsid w:val="009A0C5C"/>
    <w:rsid w:val="00A12D27"/>
    <w:rsid w:val="00A50E41"/>
    <w:rsid w:val="00A87C20"/>
    <w:rsid w:val="00AA26B7"/>
    <w:rsid w:val="00B51CD8"/>
    <w:rsid w:val="00BA3524"/>
    <w:rsid w:val="00BE07BC"/>
    <w:rsid w:val="00BF05DC"/>
    <w:rsid w:val="00C61C2E"/>
    <w:rsid w:val="00C85465"/>
    <w:rsid w:val="00CE465C"/>
    <w:rsid w:val="00D47289"/>
    <w:rsid w:val="00D54AAC"/>
    <w:rsid w:val="00DE14C3"/>
    <w:rsid w:val="00E5041B"/>
    <w:rsid w:val="00E733F9"/>
    <w:rsid w:val="00E86743"/>
    <w:rsid w:val="00ED008D"/>
    <w:rsid w:val="00ED5F6B"/>
    <w:rsid w:val="00EE12FB"/>
    <w:rsid w:val="00EF745A"/>
    <w:rsid w:val="00F5554D"/>
    <w:rsid w:val="00F56DE7"/>
    <w:rsid w:val="00F80936"/>
    <w:rsid w:val="00FA25C4"/>
    <w:rsid w:val="00FD414B"/>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45A"/>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269C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E14C3"/>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2</Pages>
  <Words>752</Words>
  <Characters>4288</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VERBALE CONSIGLIO DI CLASSE</dc:title>
  <dc:subject/>
  <dc:creator>.</dc:creator>
  <cp:keywords/>
  <dc:description/>
  <cp:lastModifiedBy>LAVORO</cp:lastModifiedBy>
  <cp:revision>3</cp:revision>
  <cp:lastPrinted>2018-05-04T09:27:00Z</cp:lastPrinted>
  <dcterms:created xsi:type="dcterms:W3CDTF">2019-05-02T07:03:00Z</dcterms:created>
  <dcterms:modified xsi:type="dcterms:W3CDTF">2019-05-02T08:06:00Z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1820777377</vt:i4>
  </property>
  <property fmtid="{D5CDD505-2E9C-101B-9397-08002B2CF9AE}" pid="3" name="_EmailSubject">
    <vt:lpwstr/>
  </property>
  <property fmtid="{D5CDD505-2E9C-101B-9397-08002B2CF9AE}" pid="4" name="_AuthorEmail">
    <vt:lpwstr>a.rocchi@email.it</vt:lpwstr>
  </property>
  <property fmtid="{D5CDD505-2E9C-101B-9397-08002B2CF9AE}" pid="5" name="_AuthorEmailDisplayName">
    <vt:lpwstr>annateresa</vt:lpwstr>
  </property>
  <property fmtid="{D5CDD505-2E9C-101B-9397-08002B2CF9AE}" pid="6" name="_ReviewingToolsShownOnce">
    <vt:lpwstr/>
  </property>
</Properties>
</file>